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bookmarkStart w:id="0" w:name="_GoBack"/>
      <w:bookmarkEnd w:id="0"/>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74758D67"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This call for tenders pertains to [</w:t>
      </w:r>
      <w:r>
        <w:rPr>
          <w:rFonts w:asciiTheme="minorHAnsi" w:hAnsiTheme="minorHAnsi" w:cs="Arial"/>
          <w:sz w:val="22"/>
          <w:highlight w:val="yellow"/>
          <w:lang w:val="en-GB"/>
        </w:rPr>
        <w:t>to be defined</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12B8693"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 [</w:t>
      </w:r>
      <w:r>
        <w:rPr>
          <w:rFonts w:asciiTheme="minorHAnsi" w:hAnsiTheme="minorHAnsi" w:cs="Arial"/>
          <w:sz w:val="22"/>
          <w:highlight w:val="yellow"/>
          <w:lang w:val="en-GB"/>
        </w:rPr>
        <w:t>to be defined</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77777777"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Pr="008F53EE">
        <w:rPr>
          <w:rFonts w:ascii="Calibri" w:hAnsi="Calibri"/>
          <w:sz w:val="22"/>
          <w:szCs w:val="22"/>
          <w:highlight w:val="yellow"/>
          <w:lang w:val="en-GB"/>
        </w:rPr>
        <w:t>to be specified</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2pt;height:694.5pt" o:ole="">
            <v:imagedata r:id="rId24" o:title=""/>
          </v:shape>
          <o:OLEObject Type="Embed" ProgID="Excel.Sheet.12" ShapeID="_x0000_i1025" DrawAspect="Content" ObjectID="_1834062286"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63861D" w14:textId="77777777" w:rsidR="00AE6FEC" w:rsidRDefault="00AE6FEC">
      <w:r>
        <w:separator/>
      </w:r>
    </w:p>
  </w:endnote>
  <w:endnote w:type="continuationSeparator" w:id="0">
    <w:p w14:paraId="70F06D0F" w14:textId="77777777" w:rsidR="00AE6FEC" w:rsidRDefault="00AE6F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2432C985"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632EC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632EC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16CC9C58"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632EC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632EC5">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42B3FA29"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632EC5">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632EC5">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39152DCD"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632EC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632EC5">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069264" w14:textId="77777777" w:rsidR="00AE6FEC" w:rsidRDefault="00AE6FEC">
      <w:r>
        <w:separator/>
      </w:r>
    </w:p>
  </w:footnote>
  <w:footnote w:type="continuationSeparator" w:id="0">
    <w:p w14:paraId="1EE03597" w14:textId="77777777" w:rsidR="00AE6FEC" w:rsidRDefault="00AE6FEC">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t xml:space="preserve">Recent certificates or letters issued by the competent authorities of the relevant State are required. These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EC5"/>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6F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Feuille_de_calcul_Microsoft_Excel.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396AC8-3F65-4F95-AD82-B1E5D14376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0</TotalTime>
  <Pages>6</Pages>
  <Words>1397</Words>
  <Characters>7684</Characters>
  <Application>Microsoft Office Word</Application>
  <DocSecurity>0</DocSecurity>
  <Lines>64</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9063</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Evelyne ALAVO</cp:lastModifiedBy>
  <cp:revision>2</cp:revision>
  <cp:lastPrinted>2016-03-24T23:23:00Z</cp:lastPrinted>
  <dcterms:created xsi:type="dcterms:W3CDTF">2026-03-03T15:57:00Z</dcterms:created>
  <dcterms:modified xsi:type="dcterms:W3CDTF">2026-03-03T15:57:00Z</dcterms:modified>
</cp:coreProperties>
</file>